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40" w:rsidRDefault="00197D40" w:rsidP="00B1623E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ПАСПОРТ</w:t>
      </w:r>
    </w:p>
    <w:p w:rsidR="00197D40" w:rsidRDefault="00197D40" w:rsidP="00B1623E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муниципальной программы Тужинского муниципального района</w:t>
      </w:r>
    </w:p>
    <w:p w:rsidR="00197D40" w:rsidRDefault="00197D40" w:rsidP="00B1623E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«Повышение эффективности реализации молодежной политики»</w:t>
      </w:r>
    </w:p>
    <w:p w:rsidR="00197D40" w:rsidRDefault="00197D40" w:rsidP="00B1623E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 на 2014 – 2019 годы</w:t>
      </w:r>
    </w:p>
    <w:p w:rsidR="00197D40" w:rsidRDefault="00197D40" w:rsidP="00B1623E">
      <w:pPr>
        <w:shd w:val="clear" w:color="auto" w:fill="FFFFFF"/>
        <w:jc w:val="center"/>
      </w:pPr>
    </w:p>
    <w:tbl>
      <w:tblPr>
        <w:tblW w:w="0" w:type="auto"/>
        <w:tblInd w:w="-106" w:type="dxa"/>
        <w:tblLayout w:type="fixed"/>
        <w:tblLook w:val="0000"/>
      </w:tblPr>
      <w:tblGrid>
        <w:gridCol w:w="4068"/>
        <w:gridCol w:w="6032"/>
      </w:tblGrid>
      <w:tr w:rsidR="00197D40">
        <w:tc>
          <w:tcPr>
            <w:tcW w:w="4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 Ответственный исполнитель муниципальной программы</w:t>
            </w:r>
          </w:p>
        </w:tc>
        <w:tc>
          <w:tcPr>
            <w:tcW w:w="6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</w:pPr>
            <w:r>
              <w:t>Отдел социальных отношений администрации Тужинского муниципального района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Соисполнители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</w:pPr>
            <w:r>
              <w:t>отсутствуют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Наименование подпрограммы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</w:pPr>
            <w:r>
              <w:t>отсутствует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Программно-целевые инструменты</w:t>
            </w:r>
          </w:p>
          <w:p w:rsidR="00197D40" w:rsidRDefault="00197D40" w:rsidP="00EA2E86">
            <w:r>
              <w:t>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</w:pPr>
            <w:r>
              <w:t>отсутствуют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Цели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  <w:jc w:val="both"/>
            </w:pPr>
            <w:r>
              <w:t>Формирование условий для развития личности молодого человека и его последующей социализации в социально-экономические условия района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Задачи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snapToGrid w:val="0"/>
              <w:jc w:val="both"/>
            </w:pPr>
            <w:r>
              <w:t>обеспечение молодежи доступными и качественными социальными услугами, направленными на снижение миграции молодежи из района;</w:t>
            </w:r>
          </w:p>
          <w:p w:rsidR="00197D40" w:rsidRDefault="00197D40" w:rsidP="00EA2E86">
            <w:pPr>
              <w:jc w:val="both"/>
            </w:pPr>
            <w:r>
              <w:t>вовлечение молодежи в социальную практику и ее информирование о потенциальных позитивных возможностях развития;</w:t>
            </w:r>
          </w:p>
          <w:p w:rsidR="00197D40" w:rsidRDefault="00197D40" w:rsidP="00EA2E86">
            <w:pPr>
              <w:jc w:val="both"/>
            </w:pPr>
            <w:r>
              <w:t>интеграция молодых людей, оказавшихся в трудной жизненной ситуации, в жизни общества;</w:t>
            </w:r>
          </w:p>
          <w:p w:rsidR="00197D40" w:rsidRDefault="00197D40" w:rsidP="00EA2E86">
            <w:pPr>
              <w:jc w:val="both"/>
            </w:pPr>
            <w:r>
              <w:t>пропаганда здорового образа жизни и профилактика асоциальных явлений в молодежной среде;</w:t>
            </w:r>
          </w:p>
          <w:p w:rsidR="00197D40" w:rsidRDefault="00197D40" w:rsidP="00EA2E86">
            <w:pPr>
              <w:jc w:val="both"/>
            </w:pPr>
            <w:r>
              <w:t>формирование духовности, нравственности, патриотизма, толерантности.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Целевые показатели эффективности реализации муниципальной программы</w:t>
            </w:r>
          </w:p>
          <w:p w:rsidR="00197D40" w:rsidRDefault="00197D40" w:rsidP="00EA2E86">
            <w:r>
              <w:t> </w:t>
            </w:r>
          </w:p>
          <w:p w:rsidR="00197D40" w:rsidRDefault="00197D40" w:rsidP="00EA2E86">
            <w:r>
              <w:t> 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pStyle w:val="consplusnormal"/>
              <w:snapToGrid w:val="0"/>
              <w:spacing w:before="0" w:after="0"/>
              <w:jc w:val="both"/>
            </w:pPr>
            <w:r>
              <w:t>количество молодых людей, мигрирующих ежегодно из района;</w:t>
            </w:r>
          </w:p>
          <w:p w:rsidR="00197D40" w:rsidRDefault="00197D40" w:rsidP="00EA2E86">
            <w:pPr>
              <w:pStyle w:val="consplusnormal"/>
              <w:spacing w:before="0" w:after="0"/>
              <w:jc w:val="both"/>
            </w:pPr>
            <w:r>
              <w:t>количество молодых людей, принимающих участие в добровольческой деятельности;</w:t>
            </w:r>
          </w:p>
          <w:p w:rsidR="00197D40" w:rsidRDefault="00197D40" w:rsidP="00EA2E86">
            <w:pPr>
              <w:jc w:val="both"/>
            </w:pPr>
            <w:r>
              <w:t>количество молодых семей, состоящих на учете как социально-опасные;</w:t>
            </w:r>
          </w:p>
          <w:p w:rsidR="00197D40" w:rsidRDefault="00197D40" w:rsidP="00EA2E86">
            <w:pPr>
              <w:jc w:val="both"/>
            </w:pPr>
            <w:r>
              <w:t xml:space="preserve"> количество молодых людей, находящихся в трудной жизненной ситуации,  состоящих на учете КДНиЗП;</w:t>
            </w:r>
          </w:p>
          <w:p w:rsidR="00197D40" w:rsidRDefault="00197D40" w:rsidP="00EA2E86">
            <w:pPr>
              <w:jc w:val="both"/>
            </w:pPr>
            <w:r>
              <w:t>количество мероприятий, направленных на формирование духовности, нравственности, патриотизма.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Этапы и сроки реализации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pStyle w:val="consplusnormal"/>
              <w:snapToGrid w:val="0"/>
              <w:spacing w:before="0" w:after="0"/>
              <w:jc w:val="both"/>
            </w:pPr>
            <w:r>
              <w:t>Муниципальная программа не содержит этапов. Срок реализации Муниципальной программы 2014-2019 годы.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  <w:r>
              <w:t>Объемы ассигнований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Pr="00001E4F" w:rsidRDefault="00197D40" w:rsidP="00396310">
            <w:r w:rsidRPr="00001E4F">
              <w:t xml:space="preserve">Общий объем финансирования Муниципальной программы </w:t>
            </w:r>
            <w:r>
              <w:t xml:space="preserve"> </w:t>
            </w:r>
            <w:r>
              <w:rPr>
                <w:b/>
                <w:bCs/>
              </w:rPr>
              <w:t xml:space="preserve">405,9 </w:t>
            </w:r>
            <w:r w:rsidRPr="003418EB">
              <w:rPr>
                <w:b/>
                <w:bCs/>
              </w:rPr>
              <w:t>тыс.рублей</w:t>
            </w:r>
            <w:r w:rsidRPr="00001E4F">
              <w:t>,</w:t>
            </w:r>
          </w:p>
          <w:p w:rsidR="00197D40" w:rsidRPr="00001E4F" w:rsidRDefault="00197D40" w:rsidP="00396310">
            <w:r w:rsidRPr="00001E4F">
              <w:t>в том числе:</w:t>
            </w:r>
          </w:p>
          <w:p w:rsidR="00197D40" w:rsidRPr="00350876" w:rsidRDefault="00197D40" w:rsidP="00396310">
            <w:r w:rsidRPr="00001E4F">
              <w:t>средства федерального бюджета</w:t>
            </w:r>
            <w:r>
              <w:t xml:space="preserve"> </w:t>
            </w:r>
            <w:r w:rsidRPr="00001E4F">
              <w:t xml:space="preserve"> – </w:t>
            </w:r>
            <w:r>
              <w:t xml:space="preserve">   0</w:t>
            </w:r>
            <w:r w:rsidRPr="00350876">
              <w:t xml:space="preserve"> тыс.рублей</w:t>
            </w:r>
          </w:p>
          <w:p w:rsidR="00197D40" w:rsidRPr="00350876" w:rsidRDefault="00197D40" w:rsidP="00396310">
            <w:r w:rsidRPr="00350876">
              <w:t xml:space="preserve">средства областного бюджета      –  </w:t>
            </w:r>
            <w:r>
              <w:t xml:space="preserve">  0</w:t>
            </w:r>
            <w:r w:rsidRPr="00350876">
              <w:t xml:space="preserve"> тыс.рублей</w:t>
            </w:r>
          </w:p>
          <w:p w:rsidR="00197D40" w:rsidRDefault="00197D40" w:rsidP="00396310">
            <w:r w:rsidRPr="00350876">
              <w:t xml:space="preserve">средства местного бюджета          – </w:t>
            </w:r>
            <w:r>
              <w:t xml:space="preserve">  </w:t>
            </w:r>
            <w:r w:rsidRPr="00350876">
              <w:t xml:space="preserve"> </w:t>
            </w:r>
            <w:r w:rsidRPr="00387FEA">
              <w:t>405,9</w:t>
            </w:r>
            <w:r>
              <w:rPr>
                <w:b/>
                <w:bCs/>
              </w:rPr>
              <w:t xml:space="preserve"> </w:t>
            </w:r>
            <w:r w:rsidRPr="00350876">
              <w:t>тыс.рублей</w:t>
            </w:r>
          </w:p>
        </w:tc>
      </w:tr>
      <w:tr w:rsidR="00197D40">
        <w:tc>
          <w:tcPr>
            <w:tcW w:w="4068" w:type="dxa"/>
            <w:tcBorders>
              <w:left w:val="single" w:sz="8" w:space="0" w:color="000000"/>
              <w:bottom w:val="single" w:sz="8" w:space="0" w:color="000000"/>
            </w:tcBorders>
          </w:tcPr>
          <w:p w:rsidR="00197D40" w:rsidRDefault="00197D40" w:rsidP="00EA2E86">
            <w:pPr>
              <w:snapToGrid w:val="0"/>
            </w:pPr>
          </w:p>
          <w:p w:rsidR="00197D40" w:rsidRDefault="00197D40" w:rsidP="00EA2E86">
            <w:r>
              <w:t>Ожидаемые конечные результаты</w:t>
            </w:r>
          </w:p>
          <w:p w:rsidR="00197D40" w:rsidRDefault="00197D40" w:rsidP="00EA2E86">
            <w:r>
              <w:t>реализации  муниципальной программы</w:t>
            </w:r>
          </w:p>
        </w:tc>
        <w:tc>
          <w:tcPr>
            <w:tcW w:w="6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197D40" w:rsidRDefault="00197D40" w:rsidP="00EA2E86">
            <w:pPr>
              <w:pStyle w:val="consplusnormal"/>
              <w:snapToGrid w:val="0"/>
              <w:spacing w:before="0"/>
            </w:pPr>
          </w:p>
          <w:p w:rsidR="00197D40" w:rsidRDefault="00197D40" w:rsidP="00EA2E86">
            <w:pPr>
              <w:pStyle w:val="consplusnormal"/>
            </w:pPr>
            <w:r>
              <w:t>Конечными результатами реализации муниципальной программы будут являться достигнутые показатели к концу 2019 года с динамикой снижения/ увеличения в сравнении к показателям  2012 года, в том числе:</w:t>
            </w:r>
          </w:p>
          <w:p w:rsidR="00197D40" w:rsidRDefault="00197D40" w:rsidP="00EA2E86">
            <w:pPr>
              <w:pStyle w:val="consplusnormal"/>
            </w:pPr>
            <w:r>
              <w:t>снижение количества молодых людей, мигрирующих ежегодно из района на 10 чел.;</w:t>
            </w:r>
          </w:p>
          <w:p w:rsidR="00197D40" w:rsidRDefault="00197D40" w:rsidP="00EA2E86">
            <w:pPr>
              <w:pStyle w:val="consplusnormal"/>
            </w:pPr>
            <w:r>
              <w:t>увеличение количества молодых людей, принимающих участие в добровольческой деятельности на 30 чел.;</w:t>
            </w:r>
          </w:p>
          <w:p w:rsidR="00197D40" w:rsidRDefault="00197D40" w:rsidP="00EA2E86">
            <w:pPr>
              <w:pStyle w:val="consplusnormal"/>
            </w:pPr>
            <w:r>
              <w:t>снижение количества молодых семей, состоящих на учете как социально-опасные на 6 сем.;</w:t>
            </w:r>
          </w:p>
          <w:p w:rsidR="00197D40" w:rsidRDefault="00197D40" w:rsidP="00EA2E86">
            <w:pPr>
              <w:jc w:val="both"/>
            </w:pPr>
            <w:r>
              <w:t>снижение количества молодых людей, находящихся в трудной жизненной ситуации,  состоящих на учете КДНиЗП на 6 чел.;</w:t>
            </w:r>
          </w:p>
          <w:p w:rsidR="00197D40" w:rsidRDefault="00197D40" w:rsidP="00EA2E86">
            <w:pPr>
              <w:jc w:val="both"/>
            </w:pPr>
          </w:p>
          <w:p w:rsidR="00197D40" w:rsidRDefault="00197D40" w:rsidP="00EA2E86">
            <w:pPr>
              <w:jc w:val="both"/>
            </w:pPr>
            <w:r>
              <w:t>увеличение количества мероприятий, направленных на формирование духовности, нравственности, патриотизма на 7</w:t>
            </w:r>
          </w:p>
          <w:p w:rsidR="00197D40" w:rsidRDefault="00197D40" w:rsidP="00EA2E86">
            <w:pPr>
              <w:pStyle w:val="consplusnormal"/>
              <w:spacing w:after="0"/>
            </w:pPr>
          </w:p>
        </w:tc>
      </w:tr>
    </w:tbl>
    <w:p w:rsidR="00197D40" w:rsidRDefault="00197D40"/>
    <w:sectPr w:rsidR="00197D40" w:rsidSect="005E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23E"/>
    <w:rsid w:val="00001E4F"/>
    <w:rsid w:val="00064E3E"/>
    <w:rsid w:val="00197D40"/>
    <w:rsid w:val="003418EB"/>
    <w:rsid w:val="00350876"/>
    <w:rsid w:val="00387FEA"/>
    <w:rsid w:val="00396310"/>
    <w:rsid w:val="005E3699"/>
    <w:rsid w:val="00B1623E"/>
    <w:rsid w:val="00B63C42"/>
    <w:rsid w:val="00E302AA"/>
    <w:rsid w:val="00EA2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23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basedOn w:val="Normal"/>
    <w:uiPriority w:val="99"/>
    <w:rsid w:val="00B1623E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412</Words>
  <Characters>2354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2016-11-07T05:47:00Z</dcterms:created>
  <dcterms:modified xsi:type="dcterms:W3CDTF">2016-11-09T09:18:00Z</dcterms:modified>
</cp:coreProperties>
</file>